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1989FD8C" w14:textId="77777777" w:rsidR="00766551" w:rsidRDefault="00766551" w:rsidP="00766551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5CFC4211" w14:textId="77777777" w:rsidR="00766551" w:rsidRDefault="00766551" w:rsidP="00D16F26">
      <w:pPr>
        <w:spacing w:before="180" w:after="180"/>
        <w:jc w:val="both"/>
      </w:pP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737A92BD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>
        <w:t xml:space="preserve"> 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56A0D1E3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3D07AB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1E92857B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2582"/>
        <w:gridCol w:w="1501"/>
        <w:gridCol w:w="1503"/>
        <w:gridCol w:w="1503"/>
        <w:gridCol w:w="1504"/>
      </w:tblGrid>
      <w:tr w:rsidR="00DE2F50" w:rsidRPr="00DE2F50" w14:paraId="51D02BBC" w14:textId="77777777" w:rsidTr="1BD1F1D7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792" w14:textId="531C2437" w:rsidR="007862F6" w:rsidRDefault="00606A5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  <w:p w14:paraId="6E634317" w14:textId="61EED0BD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6B95" w14:textId="7A0DDFC6" w:rsidR="007862F6" w:rsidRDefault="00CA6F1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7111C56F" w14:textId="21CAD71A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</w:tr>
      <w:tr w:rsidR="00DE2F50" w:rsidRPr="00DE2F50" w14:paraId="0A426E49" w14:textId="77777777" w:rsidTr="1BD1F1D7"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67683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1BD1F1D7">
        <w:tc>
          <w:tcPr>
            <w:tcW w:w="467" w:type="dxa"/>
            <w:vAlign w:val="center"/>
          </w:tcPr>
          <w:p w14:paraId="429311E1" w14:textId="11C9FFD6" w:rsidR="00DE2F50" w:rsidRPr="00DE2F50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F21B8E3" w14:textId="7916E78E" w:rsidR="00DE2F50" w:rsidRPr="00DE2F50" w:rsidRDefault="0064646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75097D46">
              <w:rPr>
                <w:rFonts w:cs="Arial"/>
                <w:sz w:val="18"/>
                <w:szCs w:val="18"/>
              </w:rPr>
              <w:t>§§ 123, 124, 128 Abs. 1 GWB</w:t>
            </w:r>
          </w:p>
        </w:tc>
        <w:tc>
          <w:tcPr>
            <w:tcW w:w="1501" w:type="dxa"/>
            <w:vAlign w:val="center"/>
          </w:tcPr>
          <w:p w14:paraId="6BBE8F44" w14:textId="4BEB47E5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8B0364" w14:textId="36C7494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580DC528" w14:textId="4E06A4A1" w:rsidR="00DE2F50" w:rsidRPr="00DE2F50" w:rsidRDefault="00CD4C1D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2351615B" w14:textId="06968158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1BD1F1D7">
        <w:tc>
          <w:tcPr>
            <w:tcW w:w="467" w:type="dxa"/>
            <w:vAlign w:val="center"/>
          </w:tcPr>
          <w:p w14:paraId="0E14DBD1" w14:textId="7A49A9D3" w:rsidR="009345FF" w:rsidRPr="00DE2F50" w:rsidRDefault="009345FF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1418737" w14:textId="0E86BE7D" w:rsidR="009345FF" w:rsidRPr="00DE2F50" w:rsidRDefault="009345F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7B4D48">
              <w:rPr>
                <w:rFonts w:cs="Arial"/>
                <w:sz w:val="18"/>
                <w:szCs w:val="18"/>
              </w:rPr>
              <w:t>Berufs- / Handelsregister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59ED1BDA" w14:textId="14C1AA69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524FFC" w14:textId="10DF9832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D375EE" w14:textId="4520D74D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335FD6D8" w14:textId="4729C317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1BD1F1D7">
        <w:tc>
          <w:tcPr>
            <w:tcW w:w="467" w:type="dxa"/>
            <w:vAlign w:val="center"/>
          </w:tcPr>
          <w:p w14:paraId="5DBC05F4" w14:textId="28B4D1CF" w:rsidR="00CA6F11" w:rsidRPr="00DE2F50" w:rsidRDefault="00CA6F11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13D448D" w14:textId="62467DBA" w:rsidR="00CA6F11" w:rsidRPr="00DE2F50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501" w:type="dxa"/>
            <w:vAlign w:val="center"/>
          </w:tcPr>
          <w:p w14:paraId="767B7FB4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ADF1C37" w14:textId="77777777" w:rsidR="00CA6F11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  <w:vAlign w:val="center"/>
          </w:tcPr>
          <w:p w14:paraId="2D2BE695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0839AD36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1BD1F1D7">
        <w:tc>
          <w:tcPr>
            <w:tcW w:w="467" w:type="dxa"/>
            <w:vAlign w:val="center"/>
          </w:tcPr>
          <w:p w14:paraId="5A7BBED5" w14:textId="5BBFE024" w:rsidR="00DE2F50" w:rsidRPr="00C0058A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854DDA6" w14:textId="5E7E5AC0" w:rsidR="00DE2F50" w:rsidRPr="00C0058A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501" w:type="dxa"/>
            <w:vAlign w:val="center"/>
          </w:tcPr>
          <w:p w14:paraId="4AC81533" w14:textId="26A5166A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E234F1" w14:textId="75D0E539" w:rsidR="00DE2F50" w:rsidRPr="00C0058A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19160594" w14:textId="7F9D4ABC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7CE0B456" w14:textId="7BF7AA88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16F26" w14:paraId="263FA93F" w14:textId="77777777" w:rsidTr="1BD1F1D7">
        <w:tc>
          <w:tcPr>
            <w:tcW w:w="467" w:type="dxa"/>
            <w:vAlign w:val="center"/>
          </w:tcPr>
          <w:p w14:paraId="4946CC59" w14:textId="77777777" w:rsidR="00EF5AEB" w:rsidRPr="00C0058A" w:rsidRDefault="00EF5AEB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C1A5A2F" w14:textId="282616F5" w:rsidR="00EF5AEB" w:rsidRDefault="00EF5AEB" w:rsidP="00676831">
            <w:pPr>
              <w:jc w:val="both"/>
              <w:rPr>
                <w:rFonts w:cs="Arial"/>
                <w:sz w:val="18"/>
                <w:szCs w:val="18"/>
                <w:highlight w:val="yellow"/>
              </w:rPr>
            </w:pPr>
            <w:r w:rsidRPr="00E332A6">
              <w:rPr>
                <w:rFonts w:cs="Arial"/>
                <w:sz w:val="18"/>
                <w:szCs w:val="18"/>
              </w:rPr>
              <w:t>Artikel 5k der Verordnung (EU) Nr. 833/2014</w:t>
            </w:r>
          </w:p>
        </w:tc>
        <w:tc>
          <w:tcPr>
            <w:tcW w:w="1501" w:type="dxa"/>
            <w:vAlign w:val="center"/>
          </w:tcPr>
          <w:p w14:paraId="5A028D79" w14:textId="435662BF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2EFA30FA" w14:textId="641712B3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F35AE60" w14:textId="3ED8305D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14:paraId="596F849F" w14:textId="38194C9B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EF5AEB" w:rsidRPr="00DE2F50" w14:paraId="1266C776" w14:textId="77777777" w:rsidTr="1BD1F1D7">
        <w:tc>
          <w:tcPr>
            <w:tcW w:w="467" w:type="dxa"/>
          </w:tcPr>
          <w:p w14:paraId="4ED045B6" w14:textId="2634331B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270F24F8" w14:textId="43709D7C" w:rsidR="00EF5AEB" w:rsidRPr="00CA6F11" w:rsidRDefault="00EF5AEB" w:rsidP="00676831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ascii="Wingdings" w:eastAsia="Wingdings" w:hAnsi="Wingdings" w:cs="Wingdings"/>
                <w:b/>
                <w:sz w:val="18"/>
                <w:szCs w:val="18"/>
              </w:rPr>
              <w:t>à</w:t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0B0A0D5F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1BAFAFBC" w14:textId="77777777" w:rsidR="00EF5AEB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(nur einmal je Bietergemeinschaft)</w:t>
            </w:r>
          </w:p>
        </w:tc>
        <w:tc>
          <w:tcPr>
            <w:tcW w:w="1503" w:type="dxa"/>
          </w:tcPr>
          <w:p w14:paraId="0D073EAE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504" w:type="dxa"/>
          </w:tcPr>
          <w:p w14:paraId="69FC62C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1BD1F1D7">
        <w:tc>
          <w:tcPr>
            <w:tcW w:w="467" w:type="dxa"/>
          </w:tcPr>
          <w:p w14:paraId="25C2CD2B" w14:textId="19A3660A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3D45B4CD" w14:textId="581E7009" w:rsidR="00EF5AEB" w:rsidRPr="00DE2F50" w:rsidRDefault="00EF5AEB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1BD1F1D7">
              <w:rPr>
                <w:rFonts w:cs="Arial"/>
                <w:sz w:val="18"/>
                <w:szCs w:val="18"/>
              </w:rPr>
              <w:t xml:space="preserve">Erklärung Unterauftragnehmer </w:t>
            </w:r>
            <w:r w:rsidRPr="1BD1F1D7">
              <w:rPr>
                <w:rFonts w:ascii="Wingdings" w:eastAsia="Wingdings" w:hAnsi="Wingdings" w:cs="Wingdings"/>
                <w:b/>
                <w:bCs/>
                <w:sz w:val="18"/>
                <w:szCs w:val="18"/>
              </w:rPr>
              <w:t>à</w:t>
            </w:r>
            <w:r w:rsidRPr="1BD1F1D7">
              <w:rPr>
                <w:rFonts w:cs="Arial"/>
                <w:b/>
                <w:bCs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3635EF92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E347860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DFAC787" w14:textId="0D2BED2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</w:tcPr>
          <w:p w14:paraId="28C558E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0E47E1D4" w14:textId="77777777" w:rsidR="00676831" w:rsidRDefault="00676831">
      <w:pPr>
        <w:rPr>
          <w:rFonts w:eastAsiaTheme="majorEastAsia" w:cstheme="majorBidi"/>
          <w:b/>
          <w:bCs/>
          <w:sz w:val="26"/>
          <w:szCs w:val="26"/>
        </w:rPr>
      </w:pPr>
      <w:bookmarkStart w:id="0" w:name="_Toc440470130"/>
      <w:bookmarkStart w:id="1" w:name="_Toc503255179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4F16D795" w14:textId="07C43C3F" w:rsidR="00BE6CFF" w:rsidRPr="007B76E0" w:rsidRDefault="00BE6CFF" w:rsidP="00676831">
      <w:pPr>
        <w:pStyle w:val="berschrift1"/>
        <w:numPr>
          <w:ilvl w:val="0"/>
          <w:numId w:val="3"/>
        </w:numPr>
        <w:spacing w:before="720" w:after="180"/>
        <w:jc w:val="both"/>
        <w:rPr>
          <w:b w:val="0"/>
          <w:bCs w:val="0"/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Eigenerklärung:</w:t>
      </w:r>
      <w:bookmarkEnd w:id="0"/>
      <w:bookmarkEnd w:id="1"/>
      <w:r w:rsidR="00B57E5B" w:rsidRPr="007B76E0">
        <w:rPr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BE6CFF" w:rsidRPr="009E79F9" w14:paraId="7F1172C7" w14:textId="77777777" w:rsidTr="00C27553">
        <w:tc>
          <w:tcPr>
            <w:tcW w:w="3794" w:type="dxa"/>
          </w:tcPr>
          <w:p w14:paraId="0CC98D75" w14:textId="71B005A6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ADA099C" w14:textId="4EA496E7" w:rsidR="00A87F8D" w:rsidRDefault="00BE6CFF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 w:rsidR="0068549A">
              <w:t>, und zwar um ein Kleinstunternehmen</w:t>
            </w:r>
          </w:p>
          <w:p w14:paraId="0FAC2BCC" w14:textId="10517DA5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07B002AD" w14:textId="2C25A25C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5F989BED" w:rsidR="00BE6CFF" w:rsidRPr="009E79F9" w:rsidRDefault="00BE6CFF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12DA199A" w14:textId="77777777" w:rsidTr="00D07613">
        <w:tc>
          <w:tcPr>
            <w:tcW w:w="3794" w:type="dxa"/>
          </w:tcPr>
          <w:p w14:paraId="43BF1071" w14:textId="5F34C44F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065BEE35" w14:textId="77777777" w:rsidR="00B57E5B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13E6A87A" w14:textId="0FCE2320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225D694D" w14:textId="77777777" w:rsidTr="00D07613">
        <w:tc>
          <w:tcPr>
            <w:tcW w:w="3794" w:type="dxa"/>
          </w:tcPr>
          <w:p w14:paraId="6763A9E8" w14:textId="77777777" w:rsidR="00B57E5B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146875AD" w14:textId="757A14CD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im Rahmen der 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06771B42" w14:textId="677CEF69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676831">
            <w:pPr>
              <w:spacing w:before="60" w:after="6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676831">
            <w:pPr>
              <w:spacing w:before="60" w:after="6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54927D80" w:rsidR="00CC2B6B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  <w:r w:rsidR="003847AE">
              <w:rPr>
                <w:lang w:eastAsia="de-DE"/>
              </w:rPr>
              <w:t xml:space="preserve"> mit Unterauftragnehmer(n)</w:t>
            </w:r>
          </w:p>
          <w:p w14:paraId="5ACCBA92" w14:textId="0097204C" w:rsidR="003847AE" w:rsidRDefault="003847AE" w:rsidP="003847AE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ohne Unterauftragnehmer</w:t>
            </w:r>
          </w:p>
          <w:p w14:paraId="5A6ACC31" w14:textId="77D50CFF" w:rsidR="00CC2B6B" w:rsidRPr="009E79F9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</w:t>
            </w:r>
            <w:r w:rsidR="00A54886">
              <w:rPr>
                <w:lang w:eastAsia="de-DE"/>
              </w:rPr>
              <w:t>Bieter</w:t>
            </w:r>
            <w:r>
              <w:rPr>
                <w:lang w:eastAsia="de-DE"/>
              </w:rPr>
              <w:t>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676831">
            <w:pPr>
              <w:keepNext/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120ACE6" w:rsidR="00CC2B6B" w:rsidRPr="009E79F9" w:rsidRDefault="00CC2B6B" w:rsidP="00676831">
            <w:pPr>
              <w:spacing w:before="60" w:after="6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erfolgt die Zahlungs an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rgemeinschaft. Insofern müssen diese Angaben nur für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</w:p>
        </w:tc>
      </w:tr>
    </w:tbl>
    <w:p w14:paraId="646A74D2" w14:textId="77777777" w:rsidR="00317C62" w:rsidRDefault="00BE6CFF" w:rsidP="00BA2F8C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</w:pPr>
      <w:bookmarkStart w:id="6" w:name="_Toc503255181"/>
      <w:r w:rsidRPr="007B76E0">
        <w:rPr>
          <w:sz w:val="26"/>
          <w:szCs w:val="26"/>
        </w:rPr>
        <w:t xml:space="preserve">Eigenerklärung: </w:t>
      </w:r>
      <w:bookmarkStart w:id="7" w:name="_Hlk182910367"/>
      <w:r w:rsidR="007B76E0" w:rsidRPr="007B76E0">
        <w:rPr>
          <w:sz w:val="26"/>
          <w:szCs w:val="26"/>
        </w:rPr>
        <w:t>Ausschlussgründe nach §§ 123, 124 GWB</w:t>
      </w:r>
      <w:r w:rsidR="0064646F">
        <w:rPr>
          <w:sz w:val="26"/>
          <w:szCs w:val="26"/>
        </w:rPr>
        <w:t xml:space="preserve"> sowie</w:t>
      </w:r>
      <w:r w:rsidR="007B76E0" w:rsidRPr="007B76E0">
        <w:rPr>
          <w:sz w:val="26"/>
          <w:szCs w:val="26"/>
        </w:rPr>
        <w:t xml:space="preserve">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4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5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16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7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Default="003204AF" w:rsidP="00BA2F8C">
      <w:pPr>
        <w:spacing w:before="180" w:after="4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2FCE2EE9" w14:textId="77777777" w:rsidR="007B76E0" w:rsidRPr="0062143A" w:rsidRDefault="007B76E0" w:rsidP="0062143A">
      <w:pPr>
        <w:spacing w:before="180" w:after="180"/>
        <w:ind w:left="567" w:hanging="567"/>
        <w:jc w:val="both"/>
        <w:rPr>
          <w:b/>
        </w:rPr>
      </w:pPr>
      <w:r w:rsidRPr="0062143A">
        <w:rPr>
          <w:b/>
        </w:rPr>
        <w:lastRenderedPageBreak/>
        <w:t>U N D</w:t>
      </w:r>
    </w:p>
    <w:p w14:paraId="7C604668" w14:textId="4F60F76A" w:rsidR="007B76E0" w:rsidRPr="0062143A" w:rsidRDefault="007B76E0" w:rsidP="0062143A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</w:t>
      </w:r>
      <w:r w:rsidR="00AB2841">
        <w:t xml:space="preserve">ich / </w:t>
      </w:r>
      <w:r w:rsidRPr="0062143A">
        <w:t>wir bei der Ausführung des öffentlichen Auftrags alle geltenden rechtlichen Verpflichtungen einhalten werde</w:t>
      </w:r>
      <w:r w:rsidR="00AB2841">
        <w:t>(</w:t>
      </w:r>
      <w:r w:rsidRPr="0062143A">
        <w:t>n</w:t>
      </w:r>
      <w:r w:rsidR="00AB2841">
        <w:t>)</w:t>
      </w:r>
      <w:r w:rsidRPr="0062143A">
        <w:t xml:space="preserve">, § </w:t>
      </w:r>
      <w:hyperlink r:id="rId19" w:history="1">
        <w:r w:rsidRPr="0062143A">
          <w:t>128 Abs. 1</w:t>
        </w:r>
      </w:hyperlink>
      <w:r w:rsidRPr="0062143A">
        <w:t xml:space="preserve"> GWB.</w:t>
      </w:r>
    </w:p>
    <w:p w14:paraId="1848D22E" w14:textId="1CC205E3" w:rsidR="008657F9" w:rsidRDefault="003204AF" w:rsidP="00BA2F8C">
      <w:pPr>
        <w:spacing w:before="80" w:after="72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523D6B1D" w14:textId="15FC4648" w:rsidR="00BE6CFF" w:rsidRPr="008657F9" w:rsidRDefault="009345FF" w:rsidP="008657F9">
      <w:pPr>
        <w:pStyle w:val="berschrift1"/>
        <w:numPr>
          <w:ilvl w:val="0"/>
          <w:numId w:val="7"/>
        </w:numPr>
        <w:spacing w:before="180" w:after="180"/>
        <w:ind w:left="567"/>
        <w:jc w:val="both"/>
      </w:pPr>
      <w:r w:rsidRPr="007B76E0">
        <w:rPr>
          <w:sz w:val="26"/>
          <w:szCs w:val="26"/>
        </w:rPr>
        <w:t xml:space="preserve">Eigenerklärung: </w:t>
      </w:r>
      <w:bookmarkStart w:id="8" w:name="_Hlk171596048"/>
      <w:r w:rsidRPr="007B76E0">
        <w:rPr>
          <w:sz w:val="26"/>
          <w:szCs w:val="26"/>
        </w:rPr>
        <w:t>Eintrag</w:t>
      </w:r>
      <w:r w:rsidR="0074234A" w:rsidRPr="007B76E0">
        <w:rPr>
          <w:sz w:val="26"/>
          <w:szCs w:val="26"/>
        </w:rPr>
        <w:t xml:space="preserve">ung im </w:t>
      </w:r>
      <w:r w:rsidRPr="007B76E0">
        <w:rPr>
          <w:sz w:val="26"/>
          <w:szCs w:val="26"/>
        </w:rPr>
        <w:t>Berufs- / Handelsregister</w:t>
      </w:r>
      <w:bookmarkEnd w:id="8"/>
    </w:p>
    <w:p w14:paraId="4E2ED473" w14:textId="27F57BCC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unser Unternehmen aktuell und gültig im Berufs- oder Handelsregister (außerhalb von Deutschland in vergleichbaren Registern), eingetragen ist bzw. ein Antrag auf Eintragung gestellt wurde.</w:t>
      </w:r>
    </w:p>
    <w:p w14:paraId="1C70A0F0" w14:textId="6AEA754E" w:rsidR="008235BB" w:rsidRDefault="008235BB" w:rsidP="00D16F26">
      <w:pPr>
        <w:spacing w:before="180" w:after="180"/>
        <w:ind w:left="567" w:hanging="567"/>
        <w:jc w:val="both"/>
      </w:pPr>
      <w:r>
        <w:tab/>
        <w:t xml:space="preserve">Die </w:t>
      </w:r>
      <w:r w:rsidR="00541279" w:rsidRPr="00541279">
        <w:t>Handelsregisternummer</w:t>
      </w:r>
      <w:r w:rsidR="00541279">
        <w:t xml:space="preserve"> </w:t>
      </w:r>
      <w:r>
        <w:t>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7F8ACF31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3E68F6D0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7B76E0" w:rsidRDefault="00C56688" w:rsidP="00C66BF4">
      <w:pPr>
        <w:pStyle w:val="berschrift1"/>
        <w:numPr>
          <w:ilvl w:val="0"/>
          <w:numId w:val="5"/>
        </w:numPr>
        <w:spacing w:after="180"/>
        <w:jc w:val="both"/>
        <w:rPr>
          <w:sz w:val="26"/>
          <w:szCs w:val="26"/>
        </w:rPr>
      </w:pPr>
      <w:bookmarkStart w:id="9" w:name="_Toc440470140"/>
      <w:bookmarkStart w:id="10" w:name="_Toc503255183"/>
      <w:bookmarkStart w:id="11" w:name="_Hlk171073198"/>
      <w:r w:rsidRPr="007B76E0">
        <w:rPr>
          <w:sz w:val="26"/>
          <w:szCs w:val="26"/>
        </w:rPr>
        <w:t xml:space="preserve">Eigenerklärung: Übersicht </w:t>
      </w:r>
      <w:bookmarkEnd w:id="9"/>
      <w:bookmarkEnd w:id="10"/>
      <w:r w:rsidR="00606A51" w:rsidRPr="007B76E0">
        <w:rPr>
          <w:sz w:val="26"/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F4A686A" w14:textId="3C081381" w:rsidR="00FD753C" w:rsidRDefault="00C56688" w:rsidP="002C08AC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="00FD753C">
        <w:t xml:space="preserve">näher beschriebenen </w:t>
      </w:r>
      <w:r w:rsidRPr="009E79F9">
        <w:t xml:space="preserve">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</w:t>
      </w:r>
      <w:r w:rsidR="00FD753C">
        <w:t xml:space="preserve"> (Bitte hier die Namen auflisten:)</w:t>
      </w:r>
    </w:p>
    <w:p w14:paraId="395063A1" w14:textId="128D35CD" w:rsidR="00FD753C" w:rsidRDefault="00FD753C" w:rsidP="00FD753C">
      <w:pPr>
        <w:spacing w:before="180" w:after="180"/>
        <w:ind w:left="567"/>
        <w:jc w:val="both"/>
        <w:rPr>
          <w:lang w:eastAsia="de-DE"/>
        </w:rPr>
      </w:pP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5124AD45" w14:textId="4F822C4C" w:rsidR="002C08AC" w:rsidRDefault="002C08AC" w:rsidP="00FD753C">
      <w:pPr>
        <w:spacing w:before="180" w:after="180"/>
        <w:ind w:left="567"/>
        <w:jc w:val="both"/>
        <w:rPr>
          <w:bCs/>
        </w:rPr>
      </w:pPr>
      <w:r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72B7360E" w14:textId="64B9095F" w:rsidR="00C56688" w:rsidRPr="007B76E0" w:rsidRDefault="009E439A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bookmarkStart w:id="12" w:name="_Toc440470134"/>
      <w:bookmarkStart w:id="13" w:name="_Toc503255185"/>
      <w:bookmarkEnd w:id="11"/>
      <w:r w:rsidRPr="007B76E0">
        <w:rPr>
          <w:sz w:val="26"/>
          <w:szCs w:val="26"/>
        </w:rPr>
        <w:lastRenderedPageBreak/>
        <w:t>Eigene</w:t>
      </w:r>
      <w:r w:rsidR="00C56688" w:rsidRPr="007B76E0">
        <w:rPr>
          <w:sz w:val="26"/>
          <w:szCs w:val="26"/>
        </w:rPr>
        <w:t>rklärung: Betriebshaftpflicht</w:t>
      </w:r>
      <w:bookmarkEnd w:id="12"/>
      <w:r w:rsidR="00C56688" w:rsidRPr="007B76E0">
        <w:rPr>
          <w:sz w:val="26"/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E119B8" w14:paraId="0508428C" w14:textId="77777777" w:rsidTr="75097D46">
        <w:tc>
          <w:tcPr>
            <w:tcW w:w="9060" w:type="dxa"/>
            <w:shd w:val="clear" w:color="auto" w:fill="D9D9D9" w:themeFill="background1" w:themeFillShade="D9"/>
          </w:tcPr>
          <w:p w14:paraId="64DC54BE" w14:textId="21419EC7" w:rsidR="00E119B8" w:rsidRDefault="00E119B8" w:rsidP="00D16F26">
            <w:pPr>
              <w:spacing w:before="180" w:after="180"/>
              <w:jc w:val="both"/>
              <w:rPr>
                <w:b/>
              </w:rPr>
            </w:pPr>
            <w:r>
              <w:t xml:space="preserve">Gefordert ist der </w:t>
            </w:r>
            <w:r w:rsidR="00BC106D">
              <w:t xml:space="preserve">Abschluss bzw. die Aufrechterhaltung </w:t>
            </w:r>
            <w:r>
              <w:t>einer Betriebshaftpflichtversicherung mit mindestens folgenden Deckungssumme</w:t>
            </w:r>
            <w:r w:rsidR="00912602">
              <w:t>n</w:t>
            </w:r>
            <w:r>
              <w:t xml:space="preserve"> </w:t>
            </w:r>
            <w:r>
              <w:rPr>
                <w:b/>
              </w:rPr>
              <w:t>je Schadensfall, pro Jahr 2-fach maximiert:</w:t>
            </w:r>
          </w:p>
          <w:p w14:paraId="48F9E836" w14:textId="76CAE9C5" w:rsidR="00E119B8" w:rsidRDefault="00E119B8" w:rsidP="00D16F26">
            <w:pPr>
              <w:spacing w:before="180" w:after="180"/>
              <w:ind w:left="3432" w:hanging="3432"/>
              <w:jc w:val="both"/>
              <w:rPr>
                <w:rFonts w:cs="Arial"/>
                <w:b/>
                <w:lang w:eastAsia="de-DE"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  <w:p w14:paraId="2EE43D16" w14:textId="3133403E" w:rsidR="00E119B8" w:rsidRPr="009E439A" w:rsidRDefault="00BC1BFA" w:rsidP="009E439A">
            <w:pPr>
              <w:spacing w:before="180" w:after="180"/>
              <w:ind w:left="3432" w:hanging="3432"/>
              <w:jc w:val="both"/>
            </w:pPr>
            <w:r w:rsidRPr="00BC1BFA">
              <w:t xml:space="preserve">(das entspricht einer Gesamtdeckung von </w:t>
            </w:r>
            <w:r w:rsidR="00676831">
              <w:t>6</w:t>
            </w:r>
            <w:r w:rsidRPr="00BC1BFA">
              <w:t>.000.000,00 Euro pro Jahr)</w:t>
            </w:r>
          </w:p>
        </w:tc>
      </w:tr>
    </w:tbl>
    <w:p w14:paraId="132DA0AE" w14:textId="4A4316F9" w:rsidR="004E49C4" w:rsidRPr="007B76E0" w:rsidRDefault="006A63CB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bookmarkStart w:id="14" w:name="_Toc480449210"/>
      <w:bookmarkStart w:id="15" w:name="_Toc503255188"/>
      <w:r>
        <w:rPr>
          <w:sz w:val="26"/>
          <w:szCs w:val="26"/>
        </w:rPr>
        <w:t>E</w:t>
      </w:r>
      <w:r w:rsidR="004E49C4" w:rsidRPr="007B76E0">
        <w:rPr>
          <w:sz w:val="26"/>
          <w:szCs w:val="26"/>
        </w:rPr>
        <w:t>igenerklärung zu Artikel 5k der Verordnung (EU) Nr. 833/2014 in der Fassung des Art. 1 Ziff. 23 der Verordnung (EU) 2022/576 des Rates vom 8. April 2022</w:t>
      </w:r>
    </w:p>
    <w:p w14:paraId="5879EEC7" w14:textId="77777777" w:rsidR="004E49C4" w:rsidRPr="0099178A" w:rsidRDefault="004E49C4" w:rsidP="004E49C4">
      <w:pPr>
        <w:ind w:left="567" w:hanging="567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rPr>
          <w:bCs/>
        </w:rPr>
        <w:tab/>
      </w:r>
      <w:r w:rsidRPr="0099178A">
        <w:t xml:space="preserve">Wir versichern, dass wir nicht zu den in </w:t>
      </w:r>
      <w:hyperlink r:id="rId20" w:history="1">
        <w:r w:rsidRPr="00381F52">
          <w:rPr>
            <w:rStyle w:val="Hyperlink"/>
          </w:rPr>
          <w:t>Artikel 5 k) Absatz 1 der Verordnung (EU) Nr. 833/2014 in der Fassung des Art. 1 Ziff. 23 der Verordnung (EU) 2022/576 des Rates vom 8. April 2022</w:t>
        </w:r>
      </w:hyperlink>
      <w:r w:rsidRPr="0099178A">
        <w:t xml:space="preserve"> über restriktive Maßnahmen angesichts der Handlungen Russlands, die die Lage in der Ukraine destabilisieren, genannten Personen oder Unternehmen, die einen Bezug zu Russland im Sinne der Vorschrift aufweisen, </w:t>
      </w:r>
    </w:p>
    <w:p w14:paraId="58CA31A4" w14:textId="77777777" w:rsidR="004E49C4" w:rsidRPr="0099178A" w:rsidRDefault="004E49C4" w:rsidP="004E49C4">
      <w:pPr>
        <w:ind w:left="708"/>
      </w:pPr>
      <w:r w:rsidRPr="0099178A">
        <w:t>a) durch die russische Staatsangehörigkeit des Bewerbers/Bieters oder die Niederlassung des Bewerbers/Bieters in Russland,</w:t>
      </w:r>
    </w:p>
    <w:p w14:paraId="5FDF4940" w14:textId="77777777" w:rsidR="004E49C4" w:rsidRPr="0099178A" w:rsidRDefault="004E49C4" w:rsidP="004E49C4">
      <w:pPr>
        <w:ind w:left="708"/>
      </w:pPr>
      <w:r w:rsidRPr="0099178A">
        <w:t>b) durch die Beteiligung einer natürlichen Person oder eines Unternehmens, auf die eines der Kriterien nach Buchstabe a zutrifft, am Bewerber/Bieter über das Halten von Anteilen im Umfang von mehr als 50%,</w:t>
      </w:r>
    </w:p>
    <w:p w14:paraId="140A12F0" w14:textId="77777777" w:rsidR="004E49C4" w:rsidRDefault="004E49C4" w:rsidP="004E49C4">
      <w:pPr>
        <w:ind w:left="708"/>
      </w:pPr>
      <w:r w:rsidRPr="0099178A">
        <w:t>c) durch das Handeln der Bewerber/Bieter im Namen oder auf Anweisung von Personen oder Unternehmen, auf die die Kriterien der Buchstaben a und/oder b zutrifft, gehören.</w:t>
      </w:r>
    </w:p>
    <w:p w14:paraId="6185503C" w14:textId="4B423B92" w:rsidR="004E49C4" w:rsidRPr="00C33129" w:rsidRDefault="004E49C4" w:rsidP="004E49C4">
      <w:pPr>
        <w:ind w:left="708"/>
        <w:rPr>
          <w:b/>
          <w:bCs/>
        </w:rPr>
      </w:pPr>
      <w:r w:rsidRPr="00C33129">
        <w:rPr>
          <w:b/>
          <w:bCs/>
        </w:rPr>
        <w:t>U N D</w:t>
      </w:r>
      <w:r w:rsidR="00973126">
        <w:rPr>
          <w:b/>
          <w:bCs/>
        </w:rPr>
        <w:t xml:space="preserve"> </w:t>
      </w:r>
      <w:r w:rsidR="00973126" w:rsidRPr="000A6C73">
        <w:t>(das nachfolgende 2. Kreuz ist auch zu setzen, sofern DERZEIT kein Einsatz geplant ist)</w:t>
      </w:r>
    </w:p>
    <w:p w14:paraId="5263FFD6" w14:textId="55CFE8C4" w:rsidR="004E49C4" w:rsidRDefault="004E49C4" w:rsidP="004E49C4">
      <w:pPr>
        <w:ind w:left="705" w:hanging="705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tab/>
        <w:t>Wir versichern, dass d</w:t>
      </w:r>
      <w:r w:rsidRPr="0099178A">
        <w:t>ie</w:t>
      </w:r>
      <w:r w:rsidR="00973126">
        <w:t xml:space="preserve"> (ggf. zukünftig)</w:t>
      </w:r>
      <w:r w:rsidRPr="0099178A">
        <w:t xml:space="preserve"> am Auftrag als Unterauftragnehmer, Lieferanten oder Unternehmen, deren Kapazitäten im Zusammenhang mit der Erbringung des Eignungsnachweises in Anspruch genommen werden, beteiligten Unternehmen, auf die mehr als 10 % des Auftragswerts entfällt, ebenfalls nicht zu dem in der Vorschrift genannten Personenkreis mit einem Bezug zu Russland im Sinne der Vorschrift</w:t>
      </w:r>
      <w:r>
        <w:t xml:space="preserve"> gehören und wir dies auch während der gesamten Vertragslaufzeit sicherstellen</w:t>
      </w:r>
      <w:r w:rsidRPr="0099178A">
        <w:t>.</w:t>
      </w:r>
    </w:p>
    <w:p w14:paraId="615AA01D" w14:textId="4B1806FA" w:rsidR="008657F9" w:rsidRDefault="004E49C4" w:rsidP="004E49C4">
      <w:pPr>
        <w:rPr>
          <w:b/>
          <w:bCs/>
        </w:rPr>
      </w:pPr>
      <w:r w:rsidRPr="00CF0D33">
        <w:rPr>
          <w:b/>
          <w:bCs/>
        </w:rPr>
        <w:t>Wir sind uns darüber bewusst, dass die vorgenannten Erklärungen überprüft werden können und falls dagegen verstoßen wird, der Ausschluss aus dem Verfahren erfolgt.</w:t>
      </w:r>
    </w:p>
    <w:p w14:paraId="30D76210" w14:textId="6C28D473" w:rsidR="00C56688" w:rsidRPr="00814F80" w:rsidRDefault="00774C64" w:rsidP="00814F80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  <w:bookmarkEnd w:id="14"/>
      <w:bookmarkEnd w:id="15"/>
    </w:p>
    <w:sectPr w:rsidR="00C56688" w:rsidRPr="00814F80" w:rsidSect="00212BD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ACC0" w14:textId="77777777" w:rsidR="00C964C4" w:rsidRDefault="00C964C4" w:rsidP="003D338A">
      <w:pPr>
        <w:spacing w:after="0"/>
      </w:pPr>
      <w:r>
        <w:separator/>
      </w:r>
    </w:p>
  </w:endnote>
  <w:endnote w:type="continuationSeparator" w:id="0">
    <w:p w14:paraId="5A3FAD3D" w14:textId="77777777" w:rsidR="00C964C4" w:rsidRDefault="00C964C4" w:rsidP="003D338A">
      <w:pPr>
        <w:spacing w:after="0"/>
      </w:pPr>
      <w:r>
        <w:continuationSeparator/>
      </w:r>
    </w:p>
  </w:endnote>
  <w:endnote w:type="continuationNotice" w:id="1">
    <w:p w14:paraId="292AD904" w14:textId="77777777" w:rsidR="00C964C4" w:rsidRDefault="00C96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7247" w14:textId="77777777" w:rsidR="00B01DC5" w:rsidRDefault="00B01D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6F592" w14:textId="77777777" w:rsidR="00C964C4" w:rsidRDefault="00C964C4" w:rsidP="003D338A">
      <w:pPr>
        <w:spacing w:after="0"/>
      </w:pPr>
      <w:r>
        <w:separator/>
      </w:r>
    </w:p>
  </w:footnote>
  <w:footnote w:type="continuationSeparator" w:id="0">
    <w:p w14:paraId="2EA59FBA" w14:textId="77777777" w:rsidR="00C964C4" w:rsidRDefault="00C964C4" w:rsidP="003D338A">
      <w:pPr>
        <w:spacing w:after="0"/>
      </w:pPr>
      <w:r>
        <w:continuationSeparator/>
      </w:r>
    </w:p>
  </w:footnote>
  <w:footnote w:type="continuationNotice" w:id="1">
    <w:p w14:paraId="09BF715B" w14:textId="77777777" w:rsidR="00C964C4" w:rsidRDefault="00C964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F517" w14:textId="77777777" w:rsidR="00B01DC5" w:rsidRDefault="00B01D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63CE3C26" w:rsidR="007E3A62" w:rsidRDefault="00355973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38FC86A7">
          <wp:simplePos x="0" y="0"/>
          <wp:positionH relativeFrom="rightMargin">
            <wp:posOffset>-5784850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137708323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6A63CB" w:rsidRPr="00FA4D74">
      <w:rPr>
        <w:rFonts w:eastAsia="Times New Roman" w:cs="Arial"/>
        <w:color w:val="004994"/>
        <w:spacing w:val="5"/>
        <w:kern w:val="28"/>
      </w:rPr>
      <w:t xml:space="preserve">Rahmenvereinbarung </w:t>
    </w:r>
    <w:r w:rsidR="006A63CB">
      <w:rPr>
        <w:rFonts w:eastAsia="Times New Roman" w:cs="Arial"/>
        <w:color w:val="004994"/>
        <w:spacing w:val="5"/>
        <w:kern w:val="28"/>
      </w:rPr>
      <w:t>Chemikalien und Biostoffe für den Standort</w:t>
    </w:r>
    <w:r w:rsidR="006A63CB" w:rsidRPr="00FA4D74">
      <w:rPr>
        <w:rFonts w:eastAsia="Times New Roman" w:cs="Arial"/>
        <w:color w:val="004994"/>
        <w:spacing w:val="5"/>
        <w:kern w:val="28"/>
      </w:rPr>
      <w:t xml:space="preserve"> </w:t>
    </w:r>
    <w:r w:rsidR="006A63CB">
      <w:rPr>
        <w:rFonts w:eastAsia="Times New Roman" w:cs="Arial"/>
        <w:color w:val="004994"/>
        <w:spacing w:val="5"/>
        <w:kern w:val="28"/>
      </w:rPr>
      <w:t>Bochum (IPA)</w:t>
    </w:r>
    <w:r w:rsidR="00B01DC5">
      <w:rPr>
        <w:rFonts w:eastAsia="Times New Roman" w:cs="Arial"/>
        <w:color w:val="004994"/>
        <w:spacing w:val="5"/>
        <w:kern w:val="28"/>
      </w:rPr>
      <w:t xml:space="preserve">, </w:t>
    </w:r>
    <w:r w:rsidR="00B01DC5" w:rsidRPr="00FA4D74">
      <w:rPr>
        <w:rFonts w:eastAsia="Times New Roman" w:cs="Arial"/>
        <w:color w:val="004994"/>
        <w:spacing w:val="5"/>
        <w:kern w:val="28"/>
      </w:rPr>
      <w:t>(</w:t>
    </w:r>
    <w:r w:rsidR="00B01DC5" w:rsidRPr="008B211C">
      <w:rPr>
        <w:rFonts w:eastAsia="Times New Roman" w:cs="Arial"/>
        <w:color w:val="004994"/>
        <w:spacing w:val="5"/>
        <w:kern w:val="28"/>
      </w:rPr>
      <w:t>26</w:t>
    </w:r>
    <w:r w:rsidR="00B01DC5" w:rsidDel="00CF57C8">
      <w:rPr>
        <w:rFonts w:eastAsia="Times New Roman" w:cs="Arial"/>
        <w:color w:val="004994"/>
        <w:spacing w:val="5"/>
        <w:kern w:val="28"/>
      </w:rPr>
      <w:t>_EU_</w:t>
    </w:r>
    <w:r w:rsidR="00B01DC5" w:rsidRPr="008B211C">
      <w:rPr>
        <w:rFonts w:eastAsia="Times New Roman" w:cs="Arial"/>
        <w:color w:val="004994"/>
        <w:spacing w:val="5"/>
        <w:kern w:val="28"/>
      </w:rPr>
      <w:t>012</w:t>
    </w:r>
    <w:r w:rsidR="00B01DC5" w:rsidRPr="00FA4D74">
      <w:rPr>
        <w:rFonts w:eastAsia="Times New Roman" w:cs="Arial"/>
        <w:color w:val="004994"/>
        <w:spacing w:val="5"/>
        <w:kern w:val="28"/>
      </w:rPr>
      <w:t>)</w:t>
    </w:r>
    <w:r w:rsidR="00104568">
      <w:rPr>
        <w:rFonts w:eastAsia="Times New Roman" w:cs="Arial"/>
        <w:color w:val="004994"/>
        <w:spacing w:val="5"/>
        <w:kern w:val="28"/>
      </w:rPr>
      <w:t>, Version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1754766380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3FE7D6" id="Abstand 1" o:spid="_x0000_s1026" style="position:absolute;margin-left:127.6pt;margin-top:0;width:28.35pt;height:1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8B8CEBB2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B734CCE0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b/>
          <w:bCs/>
        </w:rPr>
      </w:lvl>
    </w:lvlOverride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ocumentProtection w:edit="forms" w:enforcement="1" w:cryptProviderType="rsaAES" w:cryptAlgorithmClass="hash" w:cryptAlgorithmType="typeAny" w:cryptAlgorithmSid="14" w:cryptSpinCount="100000" w:hash="dxge4+uOCHlTIcNHVnNARWPfb5MunMBpx0UscEeJCYAu0Vcxjb2QPrMX8+E7fts4Ra3YlKsXEkWTaDj3FNGBNA==" w:salt="9OrduCYCef9ivhiCRCyyO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484B"/>
    <w:rsid w:val="00006FD4"/>
    <w:rsid w:val="000107E1"/>
    <w:rsid w:val="00023DAF"/>
    <w:rsid w:val="000252EF"/>
    <w:rsid w:val="00025A30"/>
    <w:rsid w:val="000271FC"/>
    <w:rsid w:val="00030355"/>
    <w:rsid w:val="0003202B"/>
    <w:rsid w:val="0003270A"/>
    <w:rsid w:val="000500AD"/>
    <w:rsid w:val="0005180B"/>
    <w:rsid w:val="00077BFD"/>
    <w:rsid w:val="000827AC"/>
    <w:rsid w:val="00085E2B"/>
    <w:rsid w:val="00092C81"/>
    <w:rsid w:val="000935B0"/>
    <w:rsid w:val="00096756"/>
    <w:rsid w:val="000A1058"/>
    <w:rsid w:val="000A2EA4"/>
    <w:rsid w:val="000A59E8"/>
    <w:rsid w:val="000B27A7"/>
    <w:rsid w:val="000C2B28"/>
    <w:rsid w:val="000C6016"/>
    <w:rsid w:val="000C6530"/>
    <w:rsid w:val="000D6242"/>
    <w:rsid w:val="000E4E59"/>
    <w:rsid w:val="000F15A3"/>
    <w:rsid w:val="001009E6"/>
    <w:rsid w:val="0010107F"/>
    <w:rsid w:val="00104568"/>
    <w:rsid w:val="00104E37"/>
    <w:rsid w:val="00107499"/>
    <w:rsid w:val="00111623"/>
    <w:rsid w:val="0012423A"/>
    <w:rsid w:val="001368D2"/>
    <w:rsid w:val="00141579"/>
    <w:rsid w:val="001460E0"/>
    <w:rsid w:val="001504F3"/>
    <w:rsid w:val="00153B86"/>
    <w:rsid w:val="001577AF"/>
    <w:rsid w:val="001619DE"/>
    <w:rsid w:val="00165404"/>
    <w:rsid w:val="00173ADC"/>
    <w:rsid w:val="0017523B"/>
    <w:rsid w:val="00181C75"/>
    <w:rsid w:val="001900BD"/>
    <w:rsid w:val="00192A65"/>
    <w:rsid w:val="001954FB"/>
    <w:rsid w:val="00197269"/>
    <w:rsid w:val="001B2D08"/>
    <w:rsid w:val="001B7D72"/>
    <w:rsid w:val="001C5013"/>
    <w:rsid w:val="001D0DC2"/>
    <w:rsid w:val="001D1DD1"/>
    <w:rsid w:val="001D75AE"/>
    <w:rsid w:val="001E50E0"/>
    <w:rsid w:val="001E7BF5"/>
    <w:rsid w:val="001F623E"/>
    <w:rsid w:val="001F6DCA"/>
    <w:rsid w:val="00200878"/>
    <w:rsid w:val="0020394C"/>
    <w:rsid w:val="00212BD3"/>
    <w:rsid w:val="00213ADD"/>
    <w:rsid w:val="002348FB"/>
    <w:rsid w:val="0025726C"/>
    <w:rsid w:val="002576CD"/>
    <w:rsid w:val="00262E1D"/>
    <w:rsid w:val="002731AB"/>
    <w:rsid w:val="00275037"/>
    <w:rsid w:val="002805DC"/>
    <w:rsid w:val="002846AB"/>
    <w:rsid w:val="0028538D"/>
    <w:rsid w:val="0029200A"/>
    <w:rsid w:val="00296797"/>
    <w:rsid w:val="002A00C2"/>
    <w:rsid w:val="002B1CF5"/>
    <w:rsid w:val="002B44B9"/>
    <w:rsid w:val="002C08AC"/>
    <w:rsid w:val="002C08B1"/>
    <w:rsid w:val="002C2DEB"/>
    <w:rsid w:val="002C5813"/>
    <w:rsid w:val="002D4206"/>
    <w:rsid w:val="002D78B2"/>
    <w:rsid w:val="002E18FB"/>
    <w:rsid w:val="002E2B59"/>
    <w:rsid w:val="002E7470"/>
    <w:rsid w:val="002F7388"/>
    <w:rsid w:val="00301479"/>
    <w:rsid w:val="00316F41"/>
    <w:rsid w:val="00317C62"/>
    <w:rsid w:val="003204AF"/>
    <w:rsid w:val="00325397"/>
    <w:rsid w:val="00326253"/>
    <w:rsid w:val="00340DB8"/>
    <w:rsid w:val="003552F0"/>
    <w:rsid w:val="00355973"/>
    <w:rsid w:val="00361D67"/>
    <w:rsid w:val="003820C3"/>
    <w:rsid w:val="00382363"/>
    <w:rsid w:val="00382C37"/>
    <w:rsid w:val="003847AE"/>
    <w:rsid w:val="0039359D"/>
    <w:rsid w:val="00394925"/>
    <w:rsid w:val="003961B3"/>
    <w:rsid w:val="003A43FE"/>
    <w:rsid w:val="003B329D"/>
    <w:rsid w:val="003B58CC"/>
    <w:rsid w:val="003C2FED"/>
    <w:rsid w:val="003D07AB"/>
    <w:rsid w:val="003D338A"/>
    <w:rsid w:val="003D6BE9"/>
    <w:rsid w:val="003E0BF6"/>
    <w:rsid w:val="003F1DCD"/>
    <w:rsid w:val="003F3651"/>
    <w:rsid w:val="003F5C5D"/>
    <w:rsid w:val="0040551A"/>
    <w:rsid w:val="00405FBD"/>
    <w:rsid w:val="00414687"/>
    <w:rsid w:val="004216A1"/>
    <w:rsid w:val="0042712D"/>
    <w:rsid w:val="004302AC"/>
    <w:rsid w:val="0043354C"/>
    <w:rsid w:val="004339E7"/>
    <w:rsid w:val="00440CD1"/>
    <w:rsid w:val="004417B3"/>
    <w:rsid w:val="004514EC"/>
    <w:rsid w:val="00451AE4"/>
    <w:rsid w:val="00455541"/>
    <w:rsid w:val="004567A9"/>
    <w:rsid w:val="00465F19"/>
    <w:rsid w:val="004702BE"/>
    <w:rsid w:val="00473DB2"/>
    <w:rsid w:val="00481BBF"/>
    <w:rsid w:val="00483693"/>
    <w:rsid w:val="00486B3C"/>
    <w:rsid w:val="00490536"/>
    <w:rsid w:val="00495DA5"/>
    <w:rsid w:val="004A76F6"/>
    <w:rsid w:val="004B0B9D"/>
    <w:rsid w:val="004B215F"/>
    <w:rsid w:val="004B7EEE"/>
    <w:rsid w:val="004C0AD3"/>
    <w:rsid w:val="004C1F9F"/>
    <w:rsid w:val="004C2441"/>
    <w:rsid w:val="004C2491"/>
    <w:rsid w:val="004C4FC2"/>
    <w:rsid w:val="004D6EFE"/>
    <w:rsid w:val="004E49C4"/>
    <w:rsid w:val="004E5B38"/>
    <w:rsid w:val="004F2D9C"/>
    <w:rsid w:val="0050149F"/>
    <w:rsid w:val="00507BB9"/>
    <w:rsid w:val="00507EF2"/>
    <w:rsid w:val="00510D53"/>
    <w:rsid w:val="005116C4"/>
    <w:rsid w:val="00515510"/>
    <w:rsid w:val="00520790"/>
    <w:rsid w:val="00521069"/>
    <w:rsid w:val="00522ADA"/>
    <w:rsid w:val="00523A82"/>
    <w:rsid w:val="00524C2A"/>
    <w:rsid w:val="00526EE5"/>
    <w:rsid w:val="00530B79"/>
    <w:rsid w:val="00533A0E"/>
    <w:rsid w:val="00535A7F"/>
    <w:rsid w:val="00535CC0"/>
    <w:rsid w:val="00540BA4"/>
    <w:rsid w:val="00540F98"/>
    <w:rsid w:val="00541279"/>
    <w:rsid w:val="005415F4"/>
    <w:rsid w:val="00551928"/>
    <w:rsid w:val="00553B4E"/>
    <w:rsid w:val="00556213"/>
    <w:rsid w:val="005608E4"/>
    <w:rsid w:val="00561121"/>
    <w:rsid w:val="00566A44"/>
    <w:rsid w:val="0057088D"/>
    <w:rsid w:val="00571BBA"/>
    <w:rsid w:val="00576DD0"/>
    <w:rsid w:val="00584A4F"/>
    <w:rsid w:val="00586201"/>
    <w:rsid w:val="00591FCE"/>
    <w:rsid w:val="0059552E"/>
    <w:rsid w:val="00595A58"/>
    <w:rsid w:val="0059644F"/>
    <w:rsid w:val="00596520"/>
    <w:rsid w:val="00597A93"/>
    <w:rsid w:val="005A3B64"/>
    <w:rsid w:val="005B32B2"/>
    <w:rsid w:val="005C27B6"/>
    <w:rsid w:val="005D681D"/>
    <w:rsid w:val="005D73F4"/>
    <w:rsid w:val="005D7EB9"/>
    <w:rsid w:val="005E1475"/>
    <w:rsid w:val="005E6651"/>
    <w:rsid w:val="005F0017"/>
    <w:rsid w:val="005F5328"/>
    <w:rsid w:val="00601DE0"/>
    <w:rsid w:val="00606A51"/>
    <w:rsid w:val="00614CCB"/>
    <w:rsid w:val="00615716"/>
    <w:rsid w:val="0062143A"/>
    <w:rsid w:val="00630370"/>
    <w:rsid w:val="00632745"/>
    <w:rsid w:val="00633621"/>
    <w:rsid w:val="00635849"/>
    <w:rsid w:val="00643A50"/>
    <w:rsid w:val="00644408"/>
    <w:rsid w:val="00644B8A"/>
    <w:rsid w:val="00645764"/>
    <w:rsid w:val="00645EC0"/>
    <w:rsid w:val="0064646F"/>
    <w:rsid w:val="006471EF"/>
    <w:rsid w:val="0064724E"/>
    <w:rsid w:val="0065299A"/>
    <w:rsid w:val="006533D1"/>
    <w:rsid w:val="006535C8"/>
    <w:rsid w:val="00660679"/>
    <w:rsid w:val="00665FD6"/>
    <w:rsid w:val="006719D2"/>
    <w:rsid w:val="00673736"/>
    <w:rsid w:val="006761BA"/>
    <w:rsid w:val="00676831"/>
    <w:rsid w:val="0068549A"/>
    <w:rsid w:val="00685C07"/>
    <w:rsid w:val="00690ACA"/>
    <w:rsid w:val="00695F59"/>
    <w:rsid w:val="006A02E2"/>
    <w:rsid w:val="006A63CB"/>
    <w:rsid w:val="006B255D"/>
    <w:rsid w:val="006B61F9"/>
    <w:rsid w:val="006B6642"/>
    <w:rsid w:val="006C0087"/>
    <w:rsid w:val="006C11FD"/>
    <w:rsid w:val="006C395E"/>
    <w:rsid w:val="006D3695"/>
    <w:rsid w:val="006D6888"/>
    <w:rsid w:val="006E5882"/>
    <w:rsid w:val="0070255E"/>
    <w:rsid w:val="0070607C"/>
    <w:rsid w:val="0070654C"/>
    <w:rsid w:val="007146EC"/>
    <w:rsid w:val="007161B9"/>
    <w:rsid w:val="00716EAF"/>
    <w:rsid w:val="007221FC"/>
    <w:rsid w:val="007325DB"/>
    <w:rsid w:val="00735C84"/>
    <w:rsid w:val="00736F50"/>
    <w:rsid w:val="0074234A"/>
    <w:rsid w:val="00743BA7"/>
    <w:rsid w:val="00752A2D"/>
    <w:rsid w:val="007544BF"/>
    <w:rsid w:val="00760183"/>
    <w:rsid w:val="00766551"/>
    <w:rsid w:val="0077106C"/>
    <w:rsid w:val="00772BCF"/>
    <w:rsid w:val="00774C64"/>
    <w:rsid w:val="00785A72"/>
    <w:rsid w:val="007862F6"/>
    <w:rsid w:val="0079167A"/>
    <w:rsid w:val="007A3A0B"/>
    <w:rsid w:val="007A45C5"/>
    <w:rsid w:val="007A7F41"/>
    <w:rsid w:val="007B0473"/>
    <w:rsid w:val="007B5814"/>
    <w:rsid w:val="007B76E0"/>
    <w:rsid w:val="007C0253"/>
    <w:rsid w:val="007D002F"/>
    <w:rsid w:val="007D0A5E"/>
    <w:rsid w:val="007D1BC8"/>
    <w:rsid w:val="007D500B"/>
    <w:rsid w:val="007E30A0"/>
    <w:rsid w:val="007E3A62"/>
    <w:rsid w:val="007F0311"/>
    <w:rsid w:val="007F5055"/>
    <w:rsid w:val="00805BAF"/>
    <w:rsid w:val="0080646E"/>
    <w:rsid w:val="00807AF0"/>
    <w:rsid w:val="00814F80"/>
    <w:rsid w:val="00816B69"/>
    <w:rsid w:val="008235BB"/>
    <w:rsid w:val="00823FB4"/>
    <w:rsid w:val="00832447"/>
    <w:rsid w:val="00832851"/>
    <w:rsid w:val="00833DE8"/>
    <w:rsid w:val="00840B04"/>
    <w:rsid w:val="00840FFA"/>
    <w:rsid w:val="00841BA7"/>
    <w:rsid w:val="00845118"/>
    <w:rsid w:val="00855C8A"/>
    <w:rsid w:val="00856F91"/>
    <w:rsid w:val="00857536"/>
    <w:rsid w:val="00861C1C"/>
    <w:rsid w:val="00862AAB"/>
    <w:rsid w:val="008636BF"/>
    <w:rsid w:val="00863790"/>
    <w:rsid w:val="00863C8D"/>
    <w:rsid w:val="008657F9"/>
    <w:rsid w:val="00871BBF"/>
    <w:rsid w:val="00872C2A"/>
    <w:rsid w:val="008769FD"/>
    <w:rsid w:val="00881A0E"/>
    <w:rsid w:val="00882692"/>
    <w:rsid w:val="00885866"/>
    <w:rsid w:val="00891FE7"/>
    <w:rsid w:val="00892F44"/>
    <w:rsid w:val="008A775B"/>
    <w:rsid w:val="008B44D6"/>
    <w:rsid w:val="008B59D3"/>
    <w:rsid w:val="008C0207"/>
    <w:rsid w:val="008C7949"/>
    <w:rsid w:val="008D2E15"/>
    <w:rsid w:val="008D362E"/>
    <w:rsid w:val="008D6611"/>
    <w:rsid w:val="008E5422"/>
    <w:rsid w:val="008E7A0C"/>
    <w:rsid w:val="008F2146"/>
    <w:rsid w:val="008F45E8"/>
    <w:rsid w:val="00904169"/>
    <w:rsid w:val="00907C58"/>
    <w:rsid w:val="00912602"/>
    <w:rsid w:val="00921EE0"/>
    <w:rsid w:val="009345FF"/>
    <w:rsid w:val="00941BEF"/>
    <w:rsid w:val="0094411B"/>
    <w:rsid w:val="00954BEE"/>
    <w:rsid w:val="009662FF"/>
    <w:rsid w:val="00966B74"/>
    <w:rsid w:val="00973126"/>
    <w:rsid w:val="00981222"/>
    <w:rsid w:val="009975E1"/>
    <w:rsid w:val="009B3930"/>
    <w:rsid w:val="009B4D2B"/>
    <w:rsid w:val="009C289A"/>
    <w:rsid w:val="009C6741"/>
    <w:rsid w:val="009C698C"/>
    <w:rsid w:val="009C7802"/>
    <w:rsid w:val="009D1715"/>
    <w:rsid w:val="009D5A5A"/>
    <w:rsid w:val="009E439A"/>
    <w:rsid w:val="009E79F9"/>
    <w:rsid w:val="009E7CDE"/>
    <w:rsid w:val="009F13BB"/>
    <w:rsid w:val="009F187C"/>
    <w:rsid w:val="009F617B"/>
    <w:rsid w:val="009F7466"/>
    <w:rsid w:val="00A04CBC"/>
    <w:rsid w:val="00A10E04"/>
    <w:rsid w:val="00A15552"/>
    <w:rsid w:val="00A1784A"/>
    <w:rsid w:val="00A32E5E"/>
    <w:rsid w:val="00A41756"/>
    <w:rsid w:val="00A45A78"/>
    <w:rsid w:val="00A45B00"/>
    <w:rsid w:val="00A45D2C"/>
    <w:rsid w:val="00A4743F"/>
    <w:rsid w:val="00A52C24"/>
    <w:rsid w:val="00A54886"/>
    <w:rsid w:val="00A62856"/>
    <w:rsid w:val="00A63013"/>
    <w:rsid w:val="00A632C0"/>
    <w:rsid w:val="00A642ED"/>
    <w:rsid w:val="00A70A7D"/>
    <w:rsid w:val="00A72799"/>
    <w:rsid w:val="00A73351"/>
    <w:rsid w:val="00A73469"/>
    <w:rsid w:val="00A73841"/>
    <w:rsid w:val="00A801C1"/>
    <w:rsid w:val="00A812FA"/>
    <w:rsid w:val="00A84570"/>
    <w:rsid w:val="00A87F8D"/>
    <w:rsid w:val="00AA1EAC"/>
    <w:rsid w:val="00AA3A8A"/>
    <w:rsid w:val="00AB2841"/>
    <w:rsid w:val="00AB4F33"/>
    <w:rsid w:val="00AB5082"/>
    <w:rsid w:val="00AC109B"/>
    <w:rsid w:val="00AD027E"/>
    <w:rsid w:val="00AD1E83"/>
    <w:rsid w:val="00AD2E9D"/>
    <w:rsid w:val="00AD40C3"/>
    <w:rsid w:val="00AD6A9B"/>
    <w:rsid w:val="00AE4F4C"/>
    <w:rsid w:val="00AE6C75"/>
    <w:rsid w:val="00AF2834"/>
    <w:rsid w:val="00B01DC5"/>
    <w:rsid w:val="00B05C02"/>
    <w:rsid w:val="00B14076"/>
    <w:rsid w:val="00B14BCF"/>
    <w:rsid w:val="00B15F99"/>
    <w:rsid w:val="00B22BBF"/>
    <w:rsid w:val="00B23242"/>
    <w:rsid w:val="00B24A36"/>
    <w:rsid w:val="00B2551E"/>
    <w:rsid w:val="00B339A9"/>
    <w:rsid w:val="00B47602"/>
    <w:rsid w:val="00B50D13"/>
    <w:rsid w:val="00B525FB"/>
    <w:rsid w:val="00B54149"/>
    <w:rsid w:val="00B551C8"/>
    <w:rsid w:val="00B56840"/>
    <w:rsid w:val="00B57E5B"/>
    <w:rsid w:val="00B61388"/>
    <w:rsid w:val="00B63F55"/>
    <w:rsid w:val="00B702A8"/>
    <w:rsid w:val="00B741AB"/>
    <w:rsid w:val="00B83A18"/>
    <w:rsid w:val="00B848B1"/>
    <w:rsid w:val="00B95B66"/>
    <w:rsid w:val="00BA1736"/>
    <w:rsid w:val="00BA19BF"/>
    <w:rsid w:val="00BA2F8C"/>
    <w:rsid w:val="00BB3803"/>
    <w:rsid w:val="00BB755A"/>
    <w:rsid w:val="00BB75FE"/>
    <w:rsid w:val="00BC106D"/>
    <w:rsid w:val="00BC1BFA"/>
    <w:rsid w:val="00BD1794"/>
    <w:rsid w:val="00BD590A"/>
    <w:rsid w:val="00BE0999"/>
    <w:rsid w:val="00BE2398"/>
    <w:rsid w:val="00BE6CFF"/>
    <w:rsid w:val="00BE77CA"/>
    <w:rsid w:val="00BF357C"/>
    <w:rsid w:val="00BF3F9C"/>
    <w:rsid w:val="00BF697F"/>
    <w:rsid w:val="00BF7F05"/>
    <w:rsid w:val="00C0058A"/>
    <w:rsid w:val="00C019F8"/>
    <w:rsid w:val="00C06367"/>
    <w:rsid w:val="00C06AC6"/>
    <w:rsid w:val="00C07C45"/>
    <w:rsid w:val="00C142FD"/>
    <w:rsid w:val="00C14F2B"/>
    <w:rsid w:val="00C26881"/>
    <w:rsid w:val="00C27553"/>
    <w:rsid w:val="00C32CB9"/>
    <w:rsid w:val="00C35B14"/>
    <w:rsid w:val="00C40085"/>
    <w:rsid w:val="00C4043F"/>
    <w:rsid w:val="00C46DA8"/>
    <w:rsid w:val="00C53F38"/>
    <w:rsid w:val="00C5411B"/>
    <w:rsid w:val="00C56688"/>
    <w:rsid w:val="00C66BF4"/>
    <w:rsid w:val="00C71233"/>
    <w:rsid w:val="00C736DF"/>
    <w:rsid w:val="00C737DE"/>
    <w:rsid w:val="00C91801"/>
    <w:rsid w:val="00C92B38"/>
    <w:rsid w:val="00C964C4"/>
    <w:rsid w:val="00CA6F11"/>
    <w:rsid w:val="00CB06A1"/>
    <w:rsid w:val="00CB3606"/>
    <w:rsid w:val="00CB6408"/>
    <w:rsid w:val="00CC21BF"/>
    <w:rsid w:val="00CC2B6B"/>
    <w:rsid w:val="00CC557F"/>
    <w:rsid w:val="00CD31F0"/>
    <w:rsid w:val="00CD4C1D"/>
    <w:rsid w:val="00CE0020"/>
    <w:rsid w:val="00CF1288"/>
    <w:rsid w:val="00D051DA"/>
    <w:rsid w:val="00D05257"/>
    <w:rsid w:val="00D06A5F"/>
    <w:rsid w:val="00D074E3"/>
    <w:rsid w:val="00D07613"/>
    <w:rsid w:val="00D1394A"/>
    <w:rsid w:val="00D14E83"/>
    <w:rsid w:val="00D16F26"/>
    <w:rsid w:val="00D17C1E"/>
    <w:rsid w:val="00D241C2"/>
    <w:rsid w:val="00D25001"/>
    <w:rsid w:val="00D255F5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6BB2"/>
    <w:rsid w:val="00D676E7"/>
    <w:rsid w:val="00D711BB"/>
    <w:rsid w:val="00D74FE9"/>
    <w:rsid w:val="00D85801"/>
    <w:rsid w:val="00D930A0"/>
    <w:rsid w:val="00D933A6"/>
    <w:rsid w:val="00DA0C3C"/>
    <w:rsid w:val="00DA14FB"/>
    <w:rsid w:val="00DA2522"/>
    <w:rsid w:val="00DA54FC"/>
    <w:rsid w:val="00DA6CE5"/>
    <w:rsid w:val="00DA72A8"/>
    <w:rsid w:val="00DC45E5"/>
    <w:rsid w:val="00DD15B3"/>
    <w:rsid w:val="00DD677E"/>
    <w:rsid w:val="00DD7F64"/>
    <w:rsid w:val="00DE2F50"/>
    <w:rsid w:val="00DE4D00"/>
    <w:rsid w:val="00DE5694"/>
    <w:rsid w:val="00DE755B"/>
    <w:rsid w:val="00DF0A9A"/>
    <w:rsid w:val="00DF23FE"/>
    <w:rsid w:val="00DF4953"/>
    <w:rsid w:val="00DF6C87"/>
    <w:rsid w:val="00DF7987"/>
    <w:rsid w:val="00E0018E"/>
    <w:rsid w:val="00E0173E"/>
    <w:rsid w:val="00E119B8"/>
    <w:rsid w:val="00E12F6F"/>
    <w:rsid w:val="00E14157"/>
    <w:rsid w:val="00E17E16"/>
    <w:rsid w:val="00E312B0"/>
    <w:rsid w:val="00E332A6"/>
    <w:rsid w:val="00E43713"/>
    <w:rsid w:val="00E532FF"/>
    <w:rsid w:val="00E55C7F"/>
    <w:rsid w:val="00E601BC"/>
    <w:rsid w:val="00E617C0"/>
    <w:rsid w:val="00E61C49"/>
    <w:rsid w:val="00E642D5"/>
    <w:rsid w:val="00E645B2"/>
    <w:rsid w:val="00E7365B"/>
    <w:rsid w:val="00E75878"/>
    <w:rsid w:val="00E77078"/>
    <w:rsid w:val="00E942EB"/>
    <w:rsid w:val="00EA2E0F"/>
    <w:rsid w:val="00EB0A66"/>
    <w:rsid w:val="00EB0FDF"/>
    <w:rsid w:val="00EC6099"/>
    <w:rsid w:val="00EC6E55"/>
    <w:rsid w:val="00ED06F5"/>
    <w:rsid w:val="00EE124C"/>
    <w:rsid w:val="00EF05EB"/>
    <w:rsid w:val="00EF5AEB"/>
    <w:rsid w:val="00F01844"/>
    <w:rsid w:val="00F01B4A"/>
    <w:rsid w:val="00F05AE3"/>
    <w:rsid w:val="00F05FC4"/>
    <w:rsid w:val="00F13900"/>
    <w:rsid w:val="00F1479E"/>
    <w:rsid w:val="00F207E1"/>
    <w:rsid w:val="00F20D00"/>
    <w:rsid w:val="00F21FEB"/>
    <w:rsid w:val="00F22CAD"/>
    <w:rsid w:val="00F23128"/>
    <w:rsid w:val="00F346AE"/>
    <w:rsid w:val="00F37CE8"/>
    <w:rsid w:val="00F40E18"/>
    <w:rsid w:val="00F43E86"/>
    <w:rsid w:val="00F456B7"/>
    <w:rsid w:val="00F50691"/>
    <w:rsid w:val="00F52F06"/>
    <w:rsid w:val="00F659D7"/>
    <w:rsid w:val="00F66459"/>
    <w:rsid w:val="00F67BF2"/>
    <w:rsid w:val="00F75BE4"/>
    <w:rsid w:val="00F84317"/>
    <w:rsid w:val="00F90D59"/>
    <w:rsid w:val="00F91377"/>
    <w:rsid w:val="00F95ED4"/>
    <w:rsid w:val="00FA4381"/>
    <w:rsid w:val="00FA69B7"/>
    <w:rsid w:val="00FA6D58"/>
    <w:rsid w:val="00FB3BFA"/>
    <w:rsid w:val="00FB4589"/>
    <w:rsid w:val="00FB5CD3"/>
    <w:rsid w:val="00FB6C25"/>
    <w:rsid w:val="00FB7E3E"/>
    <w:rsid w:val="00FC3DFD"/>
    <w:rsid w:val="00FD4278"/>
    <w:rsid w:val="00FD753C"/>
    <w:rsid w:val="00FE02EC"/>
    <w:rsid w:val="00FE3326"/>
    <w:rsid w:val="00FE4C6E"/>
    <w:rsid w:val="00FE6D86"/>
    <w:rsid w:val="00FF4E49"/>
    <w:rsid w:val="00FF5CB3"/>
    <w:rsid w:val="00FF62B0"/>
    <w:rsid w:val="1BD1F1D7"/>
    <w:rsid w:val="2DEB7CE3"/>
    <w:rsid w:val="4B9AB6AD"/>
    <w:rsid w:val="7509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63678DD-94E8-40B3-8B14-BCCC539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5FD6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10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5.html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hyperlink" Target="https://www.gesetze-im-internet.de/gwb/__124.html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setze-im-internet.de/gwb/__123.html" TargetMode="External"/><Relationship Id="rId20" Type="http://schemas.openxmlformats.org/officeDocument/2006/relationships/hyperlink" Target="https://eur-lex.europa.eu/legal-content/DE/TXT/PDF/?uri=CELEX:32022R0576&amp;from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gesetze-im-internet.de/gwb/__124.html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8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esetze-im-internet.de/gwb/__123.html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A5A1C09E29D4A955E8F5E189BAFB0" ma:contentTypeVersion="3" ma:contentTypeDescription="Ein neues Dokument erstellen." ma:contentTypeScope="" ma:versionID="cf00ab8605f590f766005af7cae6b5ba">
  <xsd:schema xmlns:xsd="http://www.w3.org/2001/XMLSchema" xmlns:xs="http://www.w3.org/2001/XMLSchema" xmlns:p="http://schemas.microsoft.com/office/2006/metadata/properties" xmlns:ns2="f5371fc8-f8bb-463b-a179-9f188fd191f4" targetNamespace="http://schemas.microsoft.com/office/2006/metadata/properties" ma:root="true" ma:fieldsID="d879655da6cb5c26f8f30c9ff3a16dec" ns2:_="">
    <xsd:import namespace="f5371fc8-f8bb-463b-a179-9f188fd191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71fc8-f8bb-463b-a179-9f188fd19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104399-6E5C-4EBE-9ED9-DFBA671B0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71fc8-f8bb-463b-a179-9f188fd19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B1A0C5-85F3-4943-91E1-DAC81261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9E161A-DC21-4AF8-B3F4-D1799777F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7</Pages>
  <Words>1643</Words>
  <Characters>10355</Characters>
  <Application>Microsoft Office Word</Application>
  <DocSecurity>0</DocSecurity>
  <Lines>86</Lines>
  <Paragraphs>23</Paragraphs>
  <ScaleCrop>false</ScaleCrop>
  <Company/>
  <LinksUpToDate>false</LinksUpToDate>
  <CharactersWithSpaces>11975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Kania, Jenny</cp:lastModifiedBy>
  <cp:revision>70</cp:revision>
  <cp:lastPrinted>2011-09-03T20:20:00Z</cp:lastPrinted>
  <dcterms:created xsi:type="dcterms:W3CDTF">2024-07-23T17:51:00Z</dcterms:created>
  <dcterms:modified xsi:type="dcterms:W3CDTF">2026-06-05T09:52:00Z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0x010100773A5A1C09E29D4A955E8F5E189BAFB0</vt:lpwstr>
  </property>
  <property fmtid="{D5CDD505-2E9C-101B-9397-08002B2CF9AE}" pid="12" name="Order">
    <vt:r8>186400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